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413DC" w14:textId="28E1B0FC" w:rsidR="00893119" w:rsidRPr="006A0D01" w:rsidRDefault="005A3C79">
      <w:pPr>
        <w:pStyle w:val="a3"/>
        <w:spacing w:line="264" w:lineRule="exact"/>
        <w:jc w:val="right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4F848B" wp14:editId="05004D6C">
                <wp:simplePos x="0" y="0"/>
                <wp:positionH relativeFrom="column">
                  <wp:posOffset>5289550</wp:posOffset>
                </wp:positionH>
                <wp:positionV relativeFrom="paragraph">
                  <wp:posOffset>41275</wp:posOffset>
                </wp:positionV>
                <wp:extent cx="1143000" cy="1400175"/>
                <wp:effectExtent l="0" t="0" r="19050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400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6A1FA14B" w14:textId="77777777" w:rsidR="005A3C79" w:rsidRDefault="005A3C79" w:rsidP="005A3C79">
                            <w:pPr>
                              <w:jc w:val="center"/>
                            </w:pPr>
                          </w:p>
                          <w:p w14:paraId="55C6D54E" w14:textId="77777777" w:rsidR="005A3C79" w:rsidRDefault="005A3C79" w:rsidP="005A3C79">
                            <w:pPr>
                              <w:jc w:val="center"/>
                            </w:pPr>
                          </w:p>
                          <w:p w14:paraId="27A9C595" w14:textId="77777777" w:rsidR="005A3C79" w:rsidRDefault="005A3C79" w:rsidP="005A3C79">
                            <w:pPr>
                              <w:jc w:val="center"/>
                            </w:pPr>
                          </w:p>
                          <w:p w14:paraId="207BDA49" w14:textId="77777777" w:rsidR="005A3C79" w:rsidRDefault="005A3C79" w:rsidP="005A3C79">
                            <w:pPr>
                              <w:jc w:val="center"/>
                            </w:pPr>
                          </w:p>
                          <w:p w14:paraId="7FE64BFA" w14:textId="370D9E3A" w:rsidR="005A3C79" w:rsidRDefault="005A3C79" w:rsidP="005A3C7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</w:rPr>
                              <w:t>(3</w:t>
                            </w:r>
                            <w:r>
                              <w:rPr>
                                <w:rFonts w:hint="eastAsia"/>
                              </w:rPr>
                              <w:t>×４㎝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F848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16.5pt;margin-top:3.25pt;width:90pt;height:11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" fillcolor="white [3201]" strokeweight=".25pt">
                <v:stroke dashstyle="1 1"/>
                <v:textbox>
                  <w:txbxContent>
                    <w:p w14:paraId="6A1FA14B" w14:textId="77777777" w:rsidR="005A3C79" w:rsidRDefault="005A3C79" w:rsidP="005A3C79">
                      <w:pPr>
                        <w:jc w:val="center"/>
                      </w:pPr>
                    </w:p>
                    <w:p w14:paraId="55C6D54E" w14:textId="77777777" w:rsidR="005A3C79" w:rsidRDefault="005A3C79" w:rsidP="005A3C79">
                      <w:pPr>
                        <w:jc w:val="center"/>
                      </w:pPr>
                    </w:p>
                    <w:p w14:paraId="27A9C595" w14:textId="77777777" w:rsidR="005A3C79" w:rsidRDefault="005A3C79" w:rsidP="005A3C79">
                      <w:pPr>
                        <w:jc w:val="center"/>
                      </w:pPr>
                    </w:p>
                    <w:p w14:paraId="207BDA49" w14:textId="77777777" w:rsidR="005A3C79" w:rsidRDefault="005A3C79" w:rsidP="005A3C79">
                      <w:pPr>
                        <w:jc w:val="center"/>
                      </w:pPr>
                    </w:p>
                    <w:p w14:paraId="7FE64BFA" w14:textId="370D9E3A" w:rsidR="005A3C79" w:rsidRDefault="005A3C79" w:rsidP="005A3C7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写真</w:t>
                      </w:r>
                      <w:r>
                        <w:rPr>
                          <w:rFonts w:hint="eastAsia"/>
                        </w:rPr>
                        <w:t>(3</w:t>
                      </w:r>
                      <w:r>
                        <w:rPr>
                          <w:rFonts w:hint="eastAsia"/>
                        </w:rPr>
                        <w:t>×４㎝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A4A8642" w14:textId="77777777" w:rsidR="00893119" w:rsidRPr="006A0D01" w:rsidRDefault="00893119">
      <w:pPr>
        <w:pStyle w:val="a3"/>
        <w:spacing w:line="440" w:lineRule="exact"/>
        <w:jc w:val="center"/>
        <w:rPr>
          <w:spacing w:val="0"/>
        </w:rPr>
      </w:pPr>
      <w:r w:rsidRPr="006A0D01">
        <w:rPr>
          <w:rFonts w:ascii="ＭＳ 明朝" w:hAnsi="ＭＳ 明朝" w:hint="eastAsia"/>
          <w:b/>
          <w:bCs/>
          <w:spacing w:val="-6"/>
          <w:sz w:val="40"/>
          <w:szCs w:val="40"/>
        </w:rPr>
        <w:t>履　　　歴　　　書</w:t>
      </w:r>
      <w:r w:rsidRPr="006A0D01">
        <w:rPr>
          <w:rFonts w:ascii="ＭＳ 明朝" w:hAnsi="ＭＳ 明朝" w:hint="eastAsia"/>
          <w:b/>
          <w:bCs/>
          <w:spacing w:val="-4"/>
          <w:sz w:val="32"/>
          <w:szCs w:val="32"/>
        </w:rPr>
        <w:t xml:space="preserve">　</w:t>
      </w:r>
    </w:p>
    <w:p w14:paraId="5801D636" w14:textId="5FC6863C" w:rsidR="00893119" w:rsidRDefault="00893119">
      <w:pPr>
        <w:pStyle w:val="a3"/>
        <w:rPr>
          <w:spacing w:val="0"/>
        </w:rPr>
      </w:pPr>
    </w:p>
    <w:p w14:paraId="5E18979E" w14:textId="77777777" w:rsidR="005A3C79" w:rsidRPr="006A0D01" w:rsidRDefault="005A3C79">
      <w:pPr>
        <w:pStyle w:val="a3"/>
        <w:rPr>
          <w:spacing w:val="0"/>
        </w:rPr>
      </w:pPr>
    </w:p>
    <w:p w14:paraId="5983B2D4" w14:textId="77777777" w:rsidR="00893119" w:rsidRPr="006A0D01" w:rsidRDefault="00893119">
      <w:pPr>
        <w:pStyle w:val="a3"/>
        <w:spacing w:line="100" w:lineRule="exact"/>
        <w:rPr>
          <w:spacing w:val="0"/>
        </w:rPr>
      </w:pPr>
    </w:p>
    <w:tbl>
      <w:tblPr>
        <w:tblW w:w="10206" w:type="dxa"/>
        <w:tblInd w:w="9" w:type="dxa"/>
        <w:tblLayout w:type="fixed"/>
        <w:tblCellMar>
          <w:left w:w="9" w:type="dxa"/>
          <w:right w:w="9" w:type="dxa"/>
        </w:tblCellMar>
        <w:tblLook w:val="0000" w:firstRow="0" w:lastRow="0" w:firstColumn="0" w:lastColumn="0" w:noHBand="0" w:noVBand="0"/>
      </w:tblPr>
      <w:tblGrid>
        <w:gridCol w:w="38"/>
        <w:gridCol w:w="976"/>
        <w:gridCol w:w="468"/>
        <w:gridCol w:w="468"/>
        <w:gridCol w:w="744"/>
        <w:gridCol w:w="1842"/>
        <w:gridCol w:w="142"/>
        <w:gridCol w:w="425"/>
        <w:gridCol w:w="709"/>
        <w:gridCol w:w="567"/>
        <w:gridCol w:w="416"/>
        <w:gridCol w:w="284"/>
        <w:gridCol w:w="292"/>
        <w:gridCol w:w="284"/>
        <w:gridCol w:w="558"/>
        <w:gridCol w:w="1993"/>
      </w:tblGrid>
      <w:tr w:rsidR="005A3C79" w:rsidRPr="006A0D01" w14:paraId="219F131D" w14:textId="77777777" w:rsidTr="005A3C79">
        <w:trPr>
          <w:cantSplit/>
          <w:trHeight w:hRule="exact" w:val="455"/>
        </w:trPr>
        <w:tc>
          <w:tcPr>
            <w:tcW w:w="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0475C" w14:textId="57C934FB" w:rsidR="005A3C79" w:rsidRPr="006A0D01" w:rsidRDefault="005A3C79" w:rsidP="005A3C79">
            <w:pPr>
              <w:pStyle w:val="a3"/>
              <w:spacing w:before="125"/>
              <w:rPr>
                <w:spacing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3ECF8AF4" wp14:editId="65325A90">
                      <wp:simplePos x="0" y="0"/>
                      <wp:positionH relativeFrom="column">
                        <wp:posOffset>7038975</wp:posOffset>
                      </wp:positionH>
                      <wp:positionV relativeFrom="paragraph">
                        <wp:posOffset>4279265</wp:posOffset>
                      </wp:positionV>
                      <wp:extent cx="2005965" cy="0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59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9B0257" id="Line 7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4.25pt,336.95pt" to="712.2pt,3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" o:allowincell="f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 wp14:anchorId="3B12825D" wp14:editId="0587B915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4067175</wp:posOffset>
                      </wp:positionV>
                      <wp:extent cx="24765" cy="0"/>
                      <wp:effectExtent l="0" t="0" r="0" b="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FEF099" id="Line 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75pt,320.25pt" to="11.7pt,3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" o:allowincell="f" strokeweight=".5pt"/>
                  </w:pict>
                </mc:Fallback>
              </mc:AlternateContent>
            </w:r>
          </w:p>
        </w:tc>
        <w:tc>
          <w:tcPr>
            <w:tcW w:w="4498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A6E4DD1" w14:textId="5A5B31B7" w:rsidR="005A3C79" w:rsidRPr="006A0D01" w:rsidRDefault="005A3C79" w:rsidP="005A3C79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hint="eastAsia"/>
                <w:spacing w:val="-16"/>
              </w:rPr>
              <w:t>ふりがな</w:t>
            </w:r>
          </w:p>
        </w:tc>
        <w:tc>
          <w:tcPr>
            <w:tcW w:w="2259" w:type="dxa"/>
            <w:gridSpan w:val="5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14:paraId="45E939FC" w14:textId="77777777" w:rsidR="005A3C79" w:rsidRDefault="005A3C79" w:rsidP="007A712A">
            <w:pPr>
              <w:pStyle w:val="a3"/>
              <w:spacing w:before="125"/>
              <w:rPr>
                <w:rFonts w:cs="Century"/>
                <w:spacing w:val="-11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>
              <w:rPr>
                <w:rFonts w:cs="Century" w:hint="eastAsia"/>
                <w:spacing w:val="-11"/>
              </w:rPr>
              <w:t>生年月日</w:t>
            </w:r>
          </w:p>
          <w:p w14:paraId="112ED043" w14:textId="633AE66C" w:rsidR="005A3C79" w:rsidRPr="006A0D01" w:rsidRDefault="005A3C79" w:rsidP="007A712A">
            <w:pPr>
              <w:pStyle w:val="a3"/>
              <w:spacing w:before="125"/>
              <w:rPr>
                <w:spacing w:val="0"/>
              </w:rPr>
            </w:pPr>
            <w:r>
              <w:rPr>
                <w:rFonts w:cs="Century" w:hint="eastAsia"/>
                <w:spacing w:val="-11"/>
              </w:rPr>
              <w:t xml:space="preserve">　　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　　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　 </w:t>
            </w:r>
            <w:r>
              <w:rPr>
                <w:rFonts w:ascii="ＭＳ 明朝" w:hAnsi="ＭＳ 明朝" w:hint="eastAsia"/>
                <w:spacing w:val="-22"/>
              </w:rPr>
              <w:t>年　　月　　日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2A5" w14:textId="77777777" w:rsidR="005A3C79" w:rsidRDefault="005A3C79" w:rsidP="003A63D4">
            <w:pPr>
              <w:pStyle w:val="a3"/>
              <w:spacing w:before="125"/>
              <w:rPr>
                <w:rFonts w:ascii="ＭＳ 明朝" w:hAnsi="ＭＳ 明朝"/>
                <w:spacing w:val="-11"/>
              </w:rPr>
            </w:pPr>
            <w:r w:rsidRPr="006A0D01">
              <w:rPr>
                <w:rFonts w:ascii="ＭＳ 明朝" w:hAnsi="ＭＳ 明朝" w:hint="eastAsia"/>
                <w:spacing w:val="-11"/>
              </w:rPr>
              <w:t xml:space="preserve">  </w:t>
            </w:r>
            <w:r w:rsidRPr="006A0D01">
              <w:rPr>
                <w:rFonts w:ascii="ＭＳ 明朝" w:hAnsi="ＭＳ 明朝" w:hint="eastAsia"/>
                <w:spacing w:val="-22"/>
              </w:rPr>
              <w:t>性　別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</w:t>
            </w:r>
          </w:p>
          <w:p w14:paraId="4AC98B70" w14:textId="06D82ECC" w:rsidR="005A3C79" w:rsidRDefault="005A3C79" w:rsidP="003A63D4">
            <w:pPr>
              <w:pStyle w:val="a3"/>
              <w:spacing w:before="125"/>
              <w:rPr>
                <w:rFonts w:ascii="ＭＳ 明朝" w:hAnsi="ＭＳ 明朝"/>
                <w:spacing w:val="-11"/>
              </w:rPr>
            </w:pPr>
            <w:r w:rsidRPr="006A0D01">
              <w:rPr>
                <w:rFonts w:ascii="ＭＳ 明朝" w:hAnsi="ＭＳ 明朝" w:hint="eastAsia"/>
                <w:spacing w:val="-11"/>
              </w:rPr>
              <w:t xml:space="preserve">    □</w:t>
            </w:r>
            <w:r w:rsidRPr="006A0D01">
              <w:rPr>
                <w:rFonts w:ascii="ＭＳ 明朝" w:hAnsi="ＭＳ 明朝" w:hint="eastAsia"/>
                <w:spacing w:val="-22"/>
              </w:rPr>
              <w:t>男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□</w:t>
            </w:r>
            <w:r w:rsidRPr="006A0D01">
              <w:rPr>
                <w:rFonts w:ascii="ＭＳ 明朝" w:hAnsi="ＭＳ 明朝" w:hint="eastAsia"/>
                <w:spacing w:val="-22"/>
              </w:rPr>
              <w:t>女</w:t>
            </w:r>
          </w:p>
        </w:tc>
        <w:tc>
          <w:tcPr>
            <w:tcW w:w="1993" w:type="dxa"/>
            <w:vMerge w:val="restart"/>
            <w:tcBorders>
              <w:left w:val="single" w:sz="4" w:space="0" w:color="auto"/>
            </w:tcBorders>
          </w:tcPr>
          <w:p w14:paraId="7BD47BD2" w14:textId="26F2BEAE" w:rsidR="005A3C79" w:rsidRPr="006A0D01" w:rsidRDefault="005A3C79" w:rsidP="003A63D4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11"/>
              </w:rPr>
              <w:t xml:space="preserve">  </w:t>
            </w:r>
          </w:p>
        </w:tc>
      </w:tr>
      <w:tr w:rsidR="005A3C79" w:rsidRPr="006A0D01" w14:paraId="712950C0" w14:textId="77777777" w:rsidTr="005A3C79">
        <w:trPr>
          <w:cantSplit/>
          <w:trHeight w:hRule="exact" w:val="669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AD01B2" w14:textId="77777777" w:rsidR="005A3C79" w:rsidRPr="006A0D01" w:rsidRDefault="005A3C7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49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26F269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>氏　　名</w:t>
            </w:r>
          </w:p>
          <w:p w14:paraId="372EA3F3" w14:textId="77777777" w:rsidR="005A3C79" w:rsidRPr="006A0D01" w:rsidRDefault="005A3C79" w:rsidP="00676AF0">
            <w:pPr>
              <w:pStyle w:val="a3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         　　　　　　　　         </w:t>
            </w:r>
            <w:r>
              <w:rPr>
                <w:rFonts w:ascii="JustUnitMark" w:hAnsi="JustUnitMark" w:cs="JustUnitMark"/>
                <w:spacing w:val="-16"/>
              </w:rPr>
              <w:t xml:space="preserve">　</w:t>
            </w:r>
          </w:p>
        </w:tc>
        <w:tc>
          <w:tcPr>
            <w:tcW w:w="225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D0337B8" w14:textId="77777777" w:rsidR="005A3C79" w:rsidRPr="006A0D01" w:rsidRDefault="005A3C79" w:rsidP="003A63D4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0647" w14:textId="1468A15D" w:rsidR="005A3C79" w:rsidRPr="006A0D01" w:rsidRDefault="005A3C79" w:rsidP="003A63D4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2366BE" w14:textId="0384DD2F" w:rsidR="005A3C79" w:rsidRPr="006A0D01" w:rsidRDefault="005A3C79" w:rsidP="003A63D4">
            <w:pPr>
              <w:pStyle w:val="a3"/>
              <w:spacing w:before="125"/>
              <w:rPr>
                <w:spacing w:val="0"/>
              </w:rPr>
            </w:pPr>
          </w:p>
        </w:tc>
      </w:tr>
      <w:tr w:rsidR="003A63D4" w:rsidRPr="006A0D01" w14:paraId="6E9583FC" w14:textId="77777777" w:rsidTr="005A3C79">
        <w:trPr>
          <w:cantSplit/>
          <w:trHeight w:hRule="exact" w:val="90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BCBC3" w14:textId="77777777" w:rsidR="003A63D4" w:rsidRPr="006A0D01" w:rsidRDefault="003A63D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7AE" w14:textId="3430E45D" w:rsidR="003A63D4" w:rsidRPr="006A0D01" w:rsidRDefault="003A63D4">
            <w:pPr>
              <w:pStyle w:val="a3"/>
              <w:spacing w:before="125" w:line="360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現住所　</w:t>
            </w:r>
          </w:p>
          <w:p w14:paraId="2C6D0CEC" w14:textId="77777777" w:rsidR="003A63D4" w:rsidRPr="006A0D01" w:rsidRDefault="003A63D4">
            <w:pPr>
              <w:pStyle w:val="a3"/>
              <w:spacing w:line="315" w:lineRule="exact"/>
              <w:rPr>
                <w:spacing w:val="0"/>
              </w:rPr>
            </w:pPr>
            <w:r w:rsidRPr="006A0D01">
              <w:rPr>
                <w:rFonts w:cs="Century"/>
                <w:spacing w:val="-15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3"/>
                <w:sz w:val="18"/>
                <w:szCs w:val="18"/>
              </w:rPr>
              <w:t xml:space="preserve">　　（最寄り駅：　　　　　　　　　）</w:t>
            </w:r>
            <w:r w:rsidRPr="006A0D01">
              <w:rPr>
                <w:rFonts w:ascii="ＭＳ 明朝" w:hAnsi="ＭＳ 明朝" w:hint="eastAsia"/>
                <w:spacing w:val="-15"/>
              </w:rPr>
              <w:t xml:space="preserve">  </w:t>
            </w:r>
            <w:r w:rsidRPr="006A0D01">
              <w:rPr>
                <w:rFonts w:ascii="ＭＳ 明朝" w:hAnsi="ＭＳ 明朝" w:hint="eastAsia"/>
                <w:spacing w:val="-26"/>
              </w:rPr>
              <w:t xml:space="preserve">　</w:t>
            </w:r>
            <w:r w:rsidRPr="006A0D01">
              <w:rPr>
                <w:rFonts w:ascii="ＭＳ 明朝" w:hAnsi="ＭＳ 明朝" w:hint="eastAsia"/>
                <w:spacing w:val="-15"/>
              </w:rPr>
              <w:t xml:space="preserve">     </w:t>
            </w:r>
            <w:r w:rsidRPr="006A0D01">
              <w:rPr>
                <w:rFonts w:ascii="ＭＳ 明朝" w:hAnsi="ＭＳ 明朝" w:hint="eastAsia"/>
                <w:spacing w:val="-23"/>
                <w:sz w:val="18"/>
                <w:szCs w:val="18"/>
              </w:rPr>
              <w:t>（TEL.</w:t>
            </w:r>
            <w:r w:rsidRPr="006A0D01">
              <w:rPr>
                <w:rFonts w:ascii="ＭＳ 明朝" w:hAnsi="ＭＳ 明朝" w:hint="eastAsia"/>
                <w:spacing w:val="-13"/>
                <w:sz w:val="18"/>
                <w:szCs w:val="18"/>
              </w:rPr>
              <w:t xml:space="preserve"> 　　　　　　　　　</w:t>
            </w:r>
            <w:r w:rsidRPr="006A0D01">
              <w:rPr>
                <w:rFonts w:ascii="ＭＳ 明朝" w:hAnsi="ＭＳ 明朝" w:hint="eastAsia"/>
                <w:spacing w:val="-23"/>
                <w:sz w:val="18"/>
                <w:szCs w:val="18"/>
              </w:rPr>
              <w:t>）</w:t>
            </w:r>
          </w:p>
        </w:tc>
      </w:tr>
      <w:tr w:rsidR="00893119" w:rsidRPr="006A0D01" w14:paraId="4DAD2A4E" w14:textId="77777777" w:rsidTr="005A3C79">
        <w:trPr>
          <w:cantSplit/>
          <w:trHeight w:hRule="exact" w:val="337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F55AF9" w14:textId="77777777" w:rsidR="00893119" w:rsidRPr="006A0D01" w:rsidRDefault="0089311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E92E" w14:textId="77777777" w:rsidR="00893119" w:rsidRPr="006A0D01" w:rsidRDefault="00893119" w:rsidP="004E3E40">
            <w:pPr>
              <w:pStyle w:val="a3"/>
              <w:spacing w:before="80" w:line="160" w:lineRule="exact"/>
              <w:jc w:val="center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66"/>
                <w:fitText w:val="1800" w:id="176308224"/>
              </w:rPr>
              <w:t xml:space="preserve">学  校  </w:t>
            </w:r>
            <w:r w:rsidRPr="006A0D01">
              <w:rPr>
                <w:rFonts w:ascii="ＭＳ 明朝" w:hAnsi="ＭＳ 明朝" w:hint="eastAsia"/>
                <w:spacing w:val="4"/>
                <w:fitText w:val="1800" w:id="176308224"/>
              </w:rPr>
              <w:t>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32918B1D" w14:textId="77777777" w:rsidR="00893119" w:rsidRPr="006A0D01" w:rsidRDefault="00893119" w:rsidP="004E3E40">
            <w:pPr>
              <w:pStyle w:val="a3"/>
              <w:spacing w:before="80" w:line="160" w:lineRule="exact"/>
              <w:jc w:val="center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95"/>
                <w:fitText w:val="1760" w:id="-1168452607"/>
              </w:rPr>
              <w:t>学部学科</w:t>
            </w:r>
            <w:r w:rsidRPr="006A0D01">
              <w:rPr>
                <w:rFonts w:ascii="ＭＳ 明朝" w:hAnsi="ＭＳ 明朝" w:hint="eastAsia"/>
                <w:spacing w:val="0"/>
                <w:fitText w:val="1760" w:id="-1168452607"/>
              </w:rPr>
              <w:t>名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492A5B0" w14:textId="77777777" w:rsidR="00893119" w:rsidRPr="006A0D01" w:rsidRDefault="00893119" w:rsidP="004E3E40">
            <w:pPr>
              <w:pStyle w:val="a3"/>
              <w:spacing w:before="80" w:line="160" w:lineRule="exact"/>
              <w:jc w:val="center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186"/>
                <w:fitText w:val="1920" w:id="-1168452606"/>
              </w:rPr>
              <w:t>修学期</w:t>
            </w:r>
            <w:r w:rsidRPr="006A0D01">
              <w:rPr>
                <w:rFonts w:ascii="ＭＳ 明朝" w:hAnsi="ＭＳ 明朝" w:hint="eastAsia"/>
                <w:spacing w:val="2"/>
                <w:fitText w:val="1920" w:id="-1168452606"/>
              </w:rPr>
              <w:t>間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8EB15B8" w14:textId="77777777" w:rsidR="00893119" w:rsidRPr="006A0D01" w:rsidRDefault="00CE24F6" w:rsidP="004E3E40">
            <w:pPr>
              <w:pStyle w:val="a3"/>
              <w:spacing w:before="80" w:line="160" w:lineRule="exact"/>
              <w:jc w:val="center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22"/>
              </w:rPr>
              <w:t>卒業・修了・</w:t>
            </w:r>
            <w:r w:rsidR="00893119" w:rsidRPr="006A0D01">
              <w:rPr>
                <w:rFonts w:ascii="ＭＳ 明朝" w:hAnsi="ＭＳ 明朝" w:hint="eastAsia"/>
                <w:spacing w:val="-22"/>
              </w:rPr>
              <w:t>退</w:t>
            </w:r>
            <w:r w:rsidRPr="006A0D01">
              <w:rPr>
                <w:rFonts w:ascii="ＭＳ 明朝" w:hAnsi="ＭＳ 明朝" w:hint="eastAsia"/>
                <w:spacing w:val="-22"/>
              </w:rPr>
              <w:t>学</w:t>
            </w:r>
            <w:r w:rsidR="004E3E40" w:rsidRPr="006A0D01">
              <w:rPr>
                <w:rFonts w:ascii="ＭＳ 明朝" w:hAnsi="ＭＳ 明朝" w:hint="eastAsia"/>
                <w:spacing w:val="-22"/>
              </w:rPr>
              <w:t>等</w:t>
            </w:r>
            <w:r w:rsidR="00893119" w:rsidRPr="006A0D01">
              <w:rPr>
                <w:rFonts w:ascii="ＭＳ 明朝" w:hAnsi="ＭＳ 明朝" w:hint="eastAsia"/>
                <w:spacing w:val="-22"/>
              </w:rPr>
              <w:t>の別</w:t>
            </w:r>
          </w:p>
        </w:tc>
      </w:tr>
      <w:tr w:rsidR="00CE24F6" w:rsidRPr="006A0D01" w14:paraId="15BC2936" w14:textId="77777777" w:rsidTr="005A3C79">
        <w:trPr>
          <w:cantSplit/>
          <w:trHeight w:hRule="exact" w:val="427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3CD2D9" w14:textId="77777777" w:rsidR="00CE24F6" w:rsidRPr="006A0D01" w:rsidRDefault="00CE24F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8082" w14:textId="77777777" w:rsidR="00CE24F6" w:rsidRPr="006A0D01" w:rsidRDefault="00CE24F6" w:rsidP="00CE24F6">
            <w:pPr>
              <w:pStyle w:val="a3"/>
              <w:spacing w:before="102"/>
              <w:jc w:val="righ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>高等学校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5BE579" w14:textId="77777777" w:rsidR="00CE24F6" w:rsidRPr="006A0D01" w:rsidRDefault="00CE24F6">
            <w:pPr>
              <w:pStyle w:val="a3"/>
              <w:spacing w:before="102"/>
              <w:rPr>
                <w:spacing w:val="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7F4287" w14:textId="77777777" w:rsidR="00CE24F6" w:rsidRPr="006A0D01" w:rsidRDefault="00CE24F6" w:rsidP="008F439E">
            <w:pPr>
              <w:pStyle w:val="a3"/>
              <w:spacing w:before="102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     　年　  月～　     　年　  月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27FA5B" w14:textId="77777777" w:rsidR="00CE24F6" w:rsidRPr="006A0D01" w:rsidRDefault="00CE24F6">
            <w:pPr>
              <w:pStyle w:val="a3"/>
              <w:spacing w:before="102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 </w:t>
            </w:r>
            <w:r w:rsidRPr="006A0D01">
              <w:rPr>
                <w:rFonts w:hint="eastAsia"/>
                <w:spacing w:val="0"/>
              </w:rPr>
              <w:t>卒業・修了・</w:t>
            </w:r>
            <w:r w:rsidR="004E3E40" w:rsidRPr="006A0D01">
              <w:rPr>
                <w:rFonts w:hint="eastAsia"/>
                <w:spacing w:val="0"/>
              </w:rPr>
              <w:t>（　　　　）</w:t>
            </w:r>
          </w:p>
        </w:tc>
      </w:tr>
      <w:tr w:rsidR="00CE24F6" w:rsidRPr="006A0D01" w14:paraId="41A2AF7F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85C046" w14:textId="77777777" w:rsidR="00CE24F6" w:rsidRPr="006A0D01" w:rsidRDefault="00CE24F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3E75" w14:textId="77777777" w:rsidR="00CE24F6" w:rsidRPr="006A0D01" w:rsidRDefault="00CE24F6" w:rsidP="00555554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1EE040" w14:textId="77777777" w:rsidR="00CE24F6" w:rsidRPr="006A0D01" w:rsidRDefault="00CE24F6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DD79B" w14:textId="77777777" w:rsidR="00CE24F6" w:rsidRPr="006A0D01" w:rsidRDefault="00CE24F6" w:rsidP="008F439E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     　年　  月～　     　年　  月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9545C6" w14:textId="77777777" w:rsidR="00CE24F6" w:rsidRPr="006A0D01" w:rsidRDefault="00CE24F6" w:rsidP="00CE24F6">
            <w:pPr>
              <w:pStyle w:val="a3"/>
              <w:spacing w:before="125"/>
              <w:ind w:firstLineChars="50" w:firstLine="100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>卒業・修了・</w:t>
            </w:r>
            <w:r w:rsidR="004E3E40" w:rsidRPr="006A0D01">
              <w:rPr>
                <w:rFonts w:hint="eastAsia"/>
                <w:spacing w:val="0"/>
              </w:rPr>
              <w:t>（　　　　）</w:t>
            </w:r>
          </w:p>
        </w:tc>
      </w:tr>
      <w:tr w:rsidR="00CE24F6" w:rsidRPr="006A0D01" w14:paraId="284C8475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336A90" w14:textId="77777777" w:rsidR="00CE24F6" w:rsidRPr="006A0D01" w:rsidRDefault="00CE24F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DE77" w14:textId="77777777" w:rsidR="00CE24F6" w:rsidRPr="006A0D01" w:rsidRDefault="00CE24F6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E2785C" w14:textId="77777777" w:rsidR="00CE24F6" w:rsidRPr="006A0D01" w:rsidRDefault="00CE24F6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0484C" w14:textId="77777777" w:rsidR="00CE24F6" w:rsidRPr="006A0D01" w:rsidRDefault="00CE24F6" w:rsidP="008F439E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     　年　  月～　     　年　  月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527482" w14:textId="77777777" w:rsidR="00CE24F6" w:rsidRPr="006A0D01" w:rsidRDefault="00CE24F6" w:rsidP="00202893">
            <w:pPr>
              <w:pStyle w:val="a3"/>
              <w:spacing w:before="125"/>
              <w:ind w:firstLineChars="50" w:firstLine="100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>卒業・修了・</w:t>
            </w:r>
            <w:r w:rsidR="004E3E40" w:rsidRPr="006A0D01">
              <w:rPr>
                <w:rFonts w:hint="eastAsia"/>
                <w:spacing w:val="0"/>
              </w:rPr>
              <w:t>（　　　　）</w:t>
            </w:r>
          </w:p>
        </w:tc>
      </w:tr>
      <w:tr w:rsidR="00CE24F6" w:rsidRPr="006A0D01" w14:paraId="43CFC288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823F31" w14:textId="77777777" w:rsidR="00CE24F6" w:rsidRPr="006A0D01" w:rsidRDefault="00CE24F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079B" w14:textId="77777777" w:rsidR="00CE24F6" w:rsidRPr="006A0D01" w:rsidRDefault="00CE24F6" w:rsidP="0056280B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937FC0" w14:textId="77777777" w:rsidR="00CE24F6" w:rsidRPr="006A0D01" w:rsidRDefault="00CE24F6" w:rsidP="0056280B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8DCA9" w14:textId="77777777" w:rsidR="00CE24F6" w:rsidRPr="006A0D01" w:rsidRDefault="00CE24F6" w:rsidP="008F439E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     　年　  月～　     　年　  月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563F85" w14:textId="77777777" w:rsidR="00CE24F6" w:rsidRPr="006A0D01" w:rsidRDefault="00CE24F6" w:rsidP="00202893">
            <w:pPr>
              <w:pStyle w:val="a3"/>
              <w:spacing w:before="125"/>
              <w:ind w:firstLineChars="50" w:firstLine="100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>卒業・修了・</w:t>
            </w:r>
            <w:r w:rsidR="004E3E40" w:rsidRPr="006A0D01">
              <w:rPr>
                <w:rFonts w:hint="eastAsia"/>
                <w:spacing w:val="0"/>
              </w:rPr>
              <w:t>（　　　　）</w:t>
            </w:r>
          </w:p>
        </w:tc>
      </w:tr>
      <w:tr w:rsidR="00B82F9F" w:rsidRPr="006A0D01" w14:paraId="4C32FC89" w14:textId="77777777" w:rsidTr="005A3C79">
        <w:trPr>
          <w:cantSplit/>
          <w:trHeight w:hRule="exact" w:val="337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66C6EE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168" w:type="dxa"/>
            <w:gridSpan w:val="1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A650A" w14:textId="77777777" w:rsidR="00B82F9F" w:rsidRPr="006A0D01" w:rsidRDefault="00B82F9F">
            <w:pPr>
              <w:pStyle w:val="a3"/>
              <w:spacing w:before="80" w:line="160" w:lineRule="exact"/>
              <w:jc w:val="center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資　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　　　　　　　　　格</w:t>
            </w:r>
          </w:p>
        </w:tc>
      </w:tr>
      <w:tr w:rsidR="00B82F9F" w:rsidRPr="006A0D01" w14:paraId="051AC156" w14:textId="77777777" w:rsidTr="005A3C79">
        <w:trPr>
          <w:cantSplit/>
          <w:trHeight w:hRule="exact" w:val="252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0EEDAF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C12B36" w14:textId="77777777" w:rsidR="00B82F9F" w:rsidRPr="006A0D01" w:rsidRDefault="00B82F9F">
            <w:pPr>
              <w:pStyle w:val="a3"/>
              <w:spacing w:before="57" w:line="180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  </w:t>
            </w:r>
            <w:r w:rsidRPr="006A0D01">
              <w:rPr>
                <w:rFonts w:ascii="ＭＳ 明朝" w:hAnsi="ＭＳ 明朝" w:hint="eastAsia"/>
                <w:spacing w:val="-22"/>
              </w:rPr>
              <w:t>年　　月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</w:t>
            </w:r>
            <w:r w:rsidRPr="006A0D01">
              <w:rPr>
                <w:rFonts w:ascii="ＭＳ 明朝" w:hAnsi="ＭＳ 明朝" w:hint="eastAsia"/>
                <w:spacing w:val="-22"/>
              </w:rPr>
              <w:t>日</w:t>
            </w:r>
          </w:p>
        </w:tc>
        <w:tc>
          <w:tcPr>
            <w:tcW w:w="3153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BA3B240" w14:textId="44021231" w:rsidR="00B82F9F" w:rsidRPr="006A0D01" w:rsidRDefault="00B82F9F" w:rsidP="003A63D4">
            <w:pPr>
              <w:pStyle w:val="a3"/>
              <w:spacing w:before="57" w:line="180" w:lineRule="exact"/>
              <w:jc w:val="center"/>
              <w:rPr>
                <w:spacing w:val="0"/>
              </w:rPr>
            </w:pPr>
            <w:r w:rsidRPr="003A63D4">
              <w:rPr>
                <w:rFonts w:ascii="ＭＳ 明朝" w:hAnsi="ＭＳ 明朝" w:hint="eastAsia"/>
                <w:spacing w:val="0"/>
              </w:rPr>
              <w:t>名</w:t>
            </w:r>
            <w:r w:rsidR="003A63D4">
              <w:rPr>
                <w:rFonts w:ascii="ＭＳ 明朝" w:hAnsi="ＭＳ 明朝" w:hint="eastAsia"/>
                <w:spacing w:val="0"/>
              </w:rPr>
              <w:t xml:space="preserve">　　　</w:t>
            </w:r>
            <w:r w:rsidRPr="003A63D4">
              <w:rPr>
                <w:rFonts w:ascii="ＭＳ 明朝" w:hAnsi="ＭＳ 明朝" w:hint="eastAsia"/>
                <w:spacing w:val="0"/>
              </w:rPr>
              <w:t>称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1FA0FD9" w14:textId="77777777" w:rsidR="00B82F9F" w:rsidRPr="006A0D01" w:rsidRDefault="00B82F9F">
            <w:pPr>
              <w:pStyle w:val="a3"/>
              <w:spacing w:before="57" w:line="180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　　　年　　月　　日</w:t>
            </w:r>
          </w:p>
        </w:tc>
        <w:tc>
          <w:tcPr>
            <w:tcW w:w="3127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13EE66E" w14:textId="5746C930" w:rsidR="00B82F9F" w:rsidRPr="006A0D01" w:rsidRDefault="00B82F9F" w:rsidP="003A63D4">
            <w:pPr>
              <w:pStyle w:val="a3"/>
              <w:spacing w:before="57" w:line="180" w:lineRule="exact"/>
              <w:jc w:val="center"/>
              <w:rPr>
                <w:spacing w:val="0"/>
              </w:rPr>
            </w:pPr>
            <w:r w:rsidRPr="003A63D4">
              <w:rPr>
                <w:rFonts w:ascii="ＭＳ 明朝" w:hAnsi="ＭＳ 明朝" w:hint="eastAsia"/>
                <w:spacing w:val="0"/>
              </w:rPr>
              <w:t>名</w:t>
            </w:r>
            <w:r w:rsidR="003A63D4">
              <w:rPr>
                <w:rFonts w:ascii="ＭＳ 明朝" w:hAnsi="ＭＳ 明朝" w:hint="eastAsia"/>
                <w:spacing w:val="0"/>
              </w:rPr>
              <w:t xml:space="preserve">　　　</w:t>
            </w:r>
            <w:r w:rsidRPr="003A63D4">
              <w:rPr>
                <w:rFonts w:ascii="ＭＳ 明朝" w:hAnsi="ＭＳ 明朝" w:hint="eastAsia"/>
                <w:spacing w:val="0"/>
              </w:rPr>
              <w:t>称</w:t>
            </w:r>
          </w:p>
        </w:tc>
      </w:tr>
      <w:tr w:rsidR="00B82F9F" w:rsidRPr="006A0D01" w14:paraId="750C4B4A" w14:textId="77777777" w:rsidTr="005A3C79">
        <w:trPr>
          <w:cantSplit/>
          <w:trHeight w:hRule="exact" w:val="381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77BCA2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028C7C21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6282B968" w14:textId="77777777" w:rsidR="00B82F9F" w:rsidRPr="006A0D01" w:rsidRDefault="00F212CB">
            <w:pPr>
              <w:pStyle w:val="a3"/>
              <w:spacing w:before="80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FA632" w14:textId="77777777" w:rsidR="00B82F9F" w:rsidRPr="006A0D01" w:rsidRDefault="00F212CB">
            <w:pPr>
              <w:pStyle w:val="a3"/>
              <w:spacing w:before="80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31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67ADB9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22"/>
              </w:rPr>
              <w:t>修士</w:t>
            </w:r>
            <w:r w:rsidR="00202893" w:rsidRPr="006A0D01">
              <w:rPr>
                <w:rFonts w:ascii="ＭＳ 明朝" w:hAnsi="ＭＳ 明朝" w:hint="eastAsia"/>
                <w:spacing w:val="-22"/>
              </w:rPr>
              <w:t>（　　　学）（　　　大学第</w:t>
            </w:r>
            <w:r w:rsidR="00202893" w:rsidRPr="006A0D01">
              <w:rPr>
                <w:rFonts w:ascii="ＭＳ 明朝" w:hAnsi="ＭＳ 明朝" w:hint="eastAsia"/>
                <w:spacing w:val="-11"/>
              </w:rPr>
              <w:t xml:space="preserve">　　</w:t>
            </w:r>
            <w:r w:rsidR="00202893" w:rsidRPr="006A0D01">
              <w:rPr>
                <w:rFonts w:ascii="ＭＳ 明朝" w:hAnsi="ＭＳ 明朝" w:hint="eastAsia"/>
                <w:spacing w:val="-22"/>
              </w:rPr>
              <w:t>号）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178058B8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31D83B66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B8681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13E385" w14:textId="77777777" w:rsidR="00B82F9F" w:rsidRPr="006A0D01" w:rsidRDefault="00B82F9F">
            <w:pPr>
              <w:pStyle w:val="a3"/>
              <w:spacing w:before="80" w:line="201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="00285EA4">
              <w:rPr>
                <w:rFonts w:ascii="ＭＳ 明朝" w:hAnsi="ＭＳ 明朝" w:hint="eastAsia"/>
                <w:spacing w:val="-22"/>
              </w:rPr>
              <w:t>看護師</w:t>
            </w:r>
            <w:r w:rsidRPr="006A0D01">
              <w:rPr>
                <w:rFonts w:ascii="ＭＳ 明朝" w:hAnsi="ＭＳ 明朝" w:hint="eastAsia"/>
                <w:spacing w:val="-22"/>
              </w:rPr>
              <w:t>免許（　　　　　　　　　　　号）</w:t>
            </w:r>
          </w:p>
        </w:tc>
      </w:tr>
      <w:tr w:rsidR="00B82F9F" w:rsidRPr="006A0D01" w14:paraId="67379C96" w14:textId="77777777" w:rsidTr="005A3C79">
        <w:trPr>
          <w:cantSplit/>
          <w:trHeight w:hRule="exact" w:val="402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B15E53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767C8D83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234DC211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1ADA2B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315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309537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22"/>
              </w:rPr>
              <w:t>博士</w:t>
            </w:r>
            <w:r w:rsidR="00202893" w:rsidRPr="006A0D01">
              <w:rPr>
                <w:rFonts w:ascii="ＭＳ 明朝" w:hAnsi="ＭＳ 明朝" w:hint="eastAsia"/>
                <w:spacing w:val="-22"/>
              </w:rPr>
              <w:t xml:space="preserve">（　　　</w:t>
            </w:r>
            <w:r w:rsidR="00DE3DDB" w:rsidRPr="006A0D01">
              <w:rPr>
                <w:rFonts w:ascii="ＭＳ 明朝" w:hAnsi="ＭＳ 明朝" w:hint="eastAsia"/>
                <w:spacing w:val="-22"/>
              </w:rPr>
              <w:t>学）</w:t>
            </w:r>
            <w:r w:rsidRPr="006A0D01">
              <w:rPr>
                <w:rFonts w:ascii="ＭＳ 明朝" w:hAnsi="ＭＳ 明朝" w:hint="eastAsia"/>
                <w:spacing w:val="-22"/>
              </w:rPr>
              <w:t>（</w:t>
            </w:r>
            <w:r w:rsidR="00202893" w:rsidRPr="006A0D01">
              <w:rPr>
                <w:rFonts w:ascii="ＭＳ 明朝" w:hAnsi="ＭＳ 明朝" w:hint="eastAsia"/>
                <w:spacing w:val="-22"/>
              </w:rPr>
              <w:t xml:space="preserve">　　　</w:t>
            </w:r>
            <w:r w:rsidRPr="006A0D01">
              <w:rPr>
                <w:rFonts w:ascii="ＭＳ 明朝" w:hAnsi="ＭＳ 明朝" w:hint="eastAsia"/>
                <w:spacing w:val="-22"/>
              </w:rPr>
              <w:t>大学第</w:t>
            </w:r>
            <w:r w:rsidR="00202893" w:rsidRPr="006A0D01">
              <w:rPr>
                <w:rFonts w:ascii="ＭＳ 明朝" w:hAnsi="ＭＳ 明朝" w:hint="eastAsia"/>
                <w:spacing w:val="-11"/>
              </w:rPr>
              <w:t xml:space="preserve">　　</w:t>
            </w:r>
            <w:r w:rsidRPr="006A0D01">
              <w:rPr>
                <w:rFonts w:ascii="ＭＳ 明朝" w:hAnsi="ＭＳ 明朝" w:hint="eastAsia"/>
                <w:spacing w:val="-22"/>
              </w:rPr>
              <w:t>号）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60D9208B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04C24BDE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52F2F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4FE601" w14:textId="77777777" w:rsidR="00B82F9F" w:rsidRPr="006A0D01" w:rsidRDefault="00B82F9F" w:rsidP="00285EA4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>保健</w:t>
            </w:r>
            <w:r w:rsidR="00285EA4">
              <w:rPr>
                <w:rFonts w:ascii="ＭＳ 明朝" w:hAnsi="ＭＳ 明朝" w:hint="eastAsia"/>
                <w:spacing w:val="-22"/>
              </w:rPr>
              <w:t>師</w:t>
            </w:r>
            <w:r w:rsidRPr="006A0D01">
              <w:rPr>
                <w:rFonts w:ascii="ＭＳ 明朝" w:hAnsi="ＭＳ 明朝" w:hint="eastAsia"/>
                <w:spacing w:val="-22"/>
              </w:rPr>
              <w:t>免許（　　　　　　　　　　　号）</w:t>
            </w:r>
          </w:p>
        </w:tc>
      </w:tr>
      <w:tr w:rsidR="00B82F9F" w:rsidRPr="006A0D01" w14:paraId="1A475F31" w14:textId="77777777" w:rsidTr="005A3C79">
        <w:trPr>
          <w:cantSplit/>
          <w:trHeight w:hRule="exact" w:val="402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7F19CE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60DE295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4DBA3370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542A33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315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E3D08D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22"/>
              </w:rPr>
              <w:t>医籍登録（　　　　　　　　　　　号）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4CC48BF6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2B3A34EF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0D831F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312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6C3558" w14:textId="77777777" w:rsidR="00B82F9F" w:rsidRPr="006A0D01" w:rsidRDefault="00B82F9F" w:rsidP="00285EA4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>助産</w:t>
            </w:r>
            <w:r w:rsidR="00285EA4">
              <w:rPr>
                <w:rFonts w:ascii="ＭＳ 明朝" w:hAnsi="ＭＳ 明朝" w:hint="eastAsia"/>
                <w:spacing w:val="-22"/>
              </w:rPr>
              <w:t>師</w:t>
            </w:r>
            <w:r w:rsidRPr="006A0D01">
              <w:rPr>
                <w:rFonts w:ascii="ＭＳ 明朝" w:hAnsi="ＭＳ 明朝" w:hint="eastAsia"/>
                <w:spacing w:val="-22"/>
              </w:rPr>
              <w:t>免許（　　　　　　　　　　　号）</w:t>
            </w:r>
          </w:p>
        </w:tc>
      </w:tr>
      <w:tr w:rsidR="00B82F9F" w:rsidRPr="006A0D01" w14:paraId="679BB725" w14:textId="77777777" w:rsidTr="005A3C79">
        <w:trPr>
          <w:cantSplit/>
          <w:trHeight w:hRule="exact" w:val="302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1B95B2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</w:tcPr>
          <w:p w14:paraId="204A9EAA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dotted" w:sz="4" w:space="0" w:color="000000"/>
            </w:tcBorders>
          </w:tcPr>
          <w:p w14:paraId="69B5A0CB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7E67F0F" w14:textId="77777777" w:rsidR="00B82F9F" w:rsidRPr="006A0D01" w:rsidRDefault="00F212CB">
            <w:pPr>
              <w:pStyle w:val="a3"/>
              <w:spacing w:before="101" w:line="201" w:lineRule="exact"/>
              <w:rPr>
                <w:spacing w:val="0"/>
              </w:rPr>
            </w:pPr>
            <w:r w:rsidRPr="006A0D01">
              <w:rPr>
                <w:rFonts w:hint="eastAsia"/>
                <w:spacing w:val="0"/>
              </w:rPr>
              <w:t xml:space="preserve">　</w:t>
            </w:r>
          </w:p>
        </w:tc>
        <w:tc>
          <w:tcPr>
            <w:tcW w:w="3153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60A55131" w14:textId="0C7D7A20" w:rsidR="00B82F9F" w:rsidRPr="006A0D01" w:rsidRDefault="00B82F9F" w:rsidP="00852112">
            <w:pPr>
              <w:pStyle w:val="a3"/>
              <w:spacing w:before="101" w:line="201" w:lineRule="exact"/>
              <w:ind w:firstLineChars="400" w:firstLine="624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-22"/>
              </w:rPr>
              <w:t xml:space="preserve">（　　　　　　</w:t>
            </w:r>
            <w:r w:rsidR="00852112">
              <w:rPr>
                <w:rFonts w:ascii="ＭＳ 明朝" w:hAnsi="ＭＳ 明朝" w:hint="eastAsia"/>
                <w:spacing w:val="-22"/>
              </w:rPr>
              <w:t xml:space="preserve">　　　　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　号）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4128B09F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510CAC36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77565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  <w:tc>
          <w:tcPr>
            <w:tcW w:w="3127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9FA577" w14:textId="77777777" w:rsidR="00B82F9F" w:rsidRPr="006A0D01" w:rsidRDefault="00B82F9F">
            <w:pPr>
              <w:pStyle w:val="a3"/>
              <w:spacing w:before="101" w:line="201" w:lineRule="exact"/>
              <w:rPr>
                <w:spacing w:val="0"/>
              </w:rPr>
            </w:pPr>
          </w:p>
        </w:tc>
      </w:tr>
      <w:tr w:rsidR="00B82F9F" w:rsidRPr="006A0D01" w14:paraId="26E01E1D" w14:textId="77777777" w:rsidTr="005A3C79">
        <w:trPr>
          <w:cantSplit/>
          <w:trHeight w:hRule="exact" w:val="9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CDFC61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dotted" w:sz="4" w:space="0" w:color="000000"/>
            </w:tcBorders>
          </w:tcPr>
          <w:p w14:paraId="0857EB56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6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</w:tcPr>
          <w:p w14:paraId="2FEBEA68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88C590C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15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B40DCD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52657993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19F5E933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00197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12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40DE2FE4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82F9F" w:rsidRPr="006A0D01" w14:paraId="2E0E5629" w14:textId="77777777" w:rsidTr="005A3C79">
        <w:trPr>
          <w:cantSplit/>
          <w:trHeight w:hRule="exact" w:val="125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F001A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87CF3BB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  </w:t>
            </w:r>
            <w:r w:rsidRPr="006A0D01">
              <w:rPr>
                <w:rFonts w:ascii="ＭＳ 明朝" w:hAnsi="ＭＳ 明朝" w:hint="eastAsia"/>
                <w:spacing w:val="-22"/>
              </w:rPr>
              <w:t>年　　月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  </w:t>
            </w:r>
            <w:r w:rsidRPr="006A0D01">
              <w:rPr>
                <w:rFonts w:ascii="ＭＳ 明朝" w:hAnsi="ＭＳ 明朝" w:hint="eastAsia"/>
                <w:spacing w:val="-22"/>
              </w:rPr>
              <w:t>日</w:t>
            </w:r>
          </w:p>
        </w:tc>
        <w:tc>
          <w:tcPr>
            <w:tcW w:w="5705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9F3B74" w14:textId="77777777" w:rsidR="00B82F9F" w:rsidRPr="006A0D01" w:rsidRDefault="00B82F9F">
            <w:pPr>
              <w:pStyle w:val="a3"/>
              <w:spacing w:before="125"/>
              <w:jc w:val="center"/>
              <w:rPr>
                <w:spacing w:val="0"/>
              </w:rPr>
            </w:pPr>
            <w:r w:rsidRPr="006A0D01">
              <w:rPr>
                <w:rFonts w:cs="Century"/>
                <w:spacing w:val="-23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34"/>
              </w:rPr>
              <w:t>職　　　　　　　　　　　歴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B8A7E9" w14:textId="77777777" w:rsidR="00B82F9F" w:rsidRPr="006A0D01" w:rsidRDefault="00B82F9F" w:rsidP="00CC5826">
            <w:pPr>
              <w:pStyle w:val="a3"/>
              <w:spacing w:before="125"/>
              <w:ind w:left="111"/>
              <w:jc w:val="center"/>
              <w:rPr>
                <w:spacing w:val="0"/>
              </w:rPr>
            </w:pPr>
            <w:r w:rsidRPr="006A0D01">
              <w:rPr>
                <w:rFonts w:ascii="ＭＳ 明朝" w:hAnsi="ＭＳ 明朝" w:hint="eastAsia"/>
                <w:spacing w:val="43"/>
                <w:fitText w:val="1920" w:id="-1168452603"/>
              </w:rPr>
              <w:t>役職名（身分</w:t>
            </w:r>
            <w:r w:rsidRPr="006A0D01">
              <w:rPr>
                <w:rFonts w:ascii="ＭＳ 明朝" w:hAnsi="ＭＳ 明朝" w:hint="eastAsia"/>
                <w:spacing w:val="2"/>
                <w:fitText w:val="1920" w:id="-1168452603"/>
              </w:rPr>
              <w:t>）</w:t>
            </w:r>
          </w:p>
        </w:tc>
      </w:tr>
      <w:tr w:rsidR="00B82F9F" w:rsidRPr="006A0D01" w14:paraId="34224E51" w14:textId="77777777" w:rsidTr="005A3C79">
        <w:trPr>
          <w:cantSplit/>
          <w:trHeight w:hRule="exact" w:val="10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0C256E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4D231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705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0648F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EBC16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82F9F" w:rsidRPr="006A0D01" w14:paraId="5345E19E" w14:textId="77777777" w:rsidTr="005A3C79">
        <w:trPr>
          <w:cantSplit/>
          <w:trHeight w:hRule="exact" w:val="125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23475A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751DF1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705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A5CA5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12BB0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82F9F" w:rsidRPr="006A0D01" w14:paraId="7D9CA031" w14:textId="77777777" w:rsidTr="005A3C79">
        <w:trPr>
          <w:cantSplit/>
          <w:trHeight w:hRule="exact" w:val="10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ED4CB4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12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A47B38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705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7E76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59FB4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B82F9F" w:rsidRPr="006A0D01" w14:paraId="356059F2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BA75E7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184A13BC" w14:textId="77777777" w:rsidR="00B82F9F" w:rsidRPr="006A0D01" w:rsidRDefault="00B82F9F" w:rsidP="00A13191">
            <w:pPr>
              <w:pStyle w:val="a3"/>
              <w:spacing w:before="125"/>
              <w:ind w:firstLineChars="100" w:firstLine="200"/>
              <w:rPr>
                <w:spacing w:val="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</w:tcPr>
          <w:p w14:paraId="6CE3CDAA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55DFB3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3DA6D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F5FF0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411B97E8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6777FF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8735EBC" w14:textId="77777777" w:rsidR="00B82F9F" w:rsidRPr="006A0D01" w:rsidRDefault="00B82F9F" w:rsidP="00A13191">
            <w:pPr>
              <w:pStyle w:val="a3"/>
              <w:spacing w:before="125"/>
              <w:ind w:firstLineChars="100" w:firstLine="200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3D0617C2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CA2F9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8F8918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8B392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5ACF371C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9F6ED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16C9DA7" w14:textId="77777777" w:rsidR="00B82F9F" w:rsidRPr="006A0D01" w:rsidRDefault="00B82F9F" w:rsidP="00A13191">
            <w:pPr>
              <w:pStyle w:val="a3"/>
              <w:spacing w:before="125"/>
              <w:ind w:firstLineChars="100" w:firstLine="200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2EE8DE32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A0E56D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8E6874" w14:textId="77777777" w:rsidR="00B82F9F" w:rsidRPr="006A0D01" w:rsidRDefault="00B82F9F" w:rsidP="00F212CB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4A0C85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63946DB2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82237B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4D981E9E" w14:textId="77777777" w:rsidR="00B82F9F" w:rsidRPr="006A0D01" w:rsidRDefault="00B82F9F" w:rsidP="00A13191">
            <w:pPr>
              <w:pStyle w:val="a3"/>
              <w:spacing w:before="125"/>
              <w:ind w:firstLineChars="100" w:firstLine="200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5FDB73AE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F1C3B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EDED5D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B7F73C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42B49B1A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4128A5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6EC119C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0105FCD3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C0D9EE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7570E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793360" w14:textId="77777777" w:rsidR="00B82F9F" w:rsidRPr="006A0D01" w:rsidRDefault="00B82F9F" w:rsidP="00202893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5A799818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AF1B40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49B521D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44DF3846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EBE1B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4FE223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A30166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0ED004AA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CCBC3F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1A5E631A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320CA859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A3383F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B1A18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8E8D5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3D3A71E4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4FB5FD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560588A5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2D5804B3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B909F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BF1DE4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EAAEA2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04806C38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300708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7B8A712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0923EEAA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87AF39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59F1C6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D317E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27818D86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C451B9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7F7FF494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6AD6D1D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3C2919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018CC1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81BECC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5A3C79" w:rsidRPr="006A0D01" w14:paraId="62BF900C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74D8D0" w14:textId="77777777" w:rsidR="005A3C79" w:rsidRPr="006A0D01" w:rsidRDefault="005A3C7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29AEA7E3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2C6B80EA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3D557E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059D5C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72C36B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</w:tr>
      <w:tr w:rsidR="005A3C79" w:rsidRPr="006A0D01" w14:paraId="5E1B5582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C44E45" w14:textId="77777777" w:rsidR="005A3C79" w:rsidRPr="006A0D01" w:rsidRDefault="005A3C7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4FBB044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36A5FCA4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9F48D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8777F2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17DFD" w14:textId="77777777" w:rsidR="005A3C79" w:rsidRPr="006A0D01" w:rsidRDefault="005A3C79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54C6D6C8" w14:textId="77777777" w:rsidTr="005A3C79">
        <w:trPr>
          <w:cantSplit/>
          <w:trHeight w:hRule="exact" w:val="450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1F195C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41CA36F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</w:tcPr>
          <w:p w14:paraId="49B697F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F0B2DF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570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0B148A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1FD1F7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</w:p>
        </w:tc>
      </w:tr>
      <w:tr w:rsidR="00B82F9F" w:rsidRPr="006A0D01" w14:paraId="1A4FD271" w14:textId="77777777" w:rsidTr="005A3C79">
        <w:trPr>
          <w:cantSplit/>
          <w:trHeight w:hRule="exact" w:val="1069"/>
        </w:trPr>
        <w:tc>
          <w:tcPr>
            <w:tcW w:w="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2A9FC7" w14:textId="77777777" w:rsidR="00B82F9F" w:rsidRPr="006A0D01" w:rsidRDefault="00B82F9F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168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8F6D" w14:textId="77777777" w:rsidR="00B82F9F" w:rsidRPr="006A0D01" w:rsidRDefault="00B82F9F">
            <w:pPr>
              <w:pStyle w:val="a3"/>
              <w:spacing w:before="125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22"/>
              </w:rPr>
              <w:t xml:space="preserve">備　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 </w:t>
            </w:r>
            <w:r w:rsidRPr="006A0D01">
              <w:rPr>
                <w:rFonts w:ascii="ＭＳ 明朝" w:hAnsi="ＭＳ 明朝" w:hint="eastAsia"/>
                <w:spacing w:val="-22"/>
              </w:rPr>
              <w:t>考</w:t>
            </w:r>
          </w:p>
          <w:p w14:paraId="10CB2570" w14:textId="77777777" w:rsidR="001B105F" w:rsidRPr="006A0D01" w:rsidRDefault="00B82F9F" w:rsidP="001B105F">
            <w:pPr>
              <w:pStyle w:val="a3"/>
              <w:rPr>
                <w:spacing w:val="0"/>
              </w:rPr>
            </w:pPr>
            <w:r w:rsidRPr="006A0D01">
              <w:rPr>
                <w:rFonts w:cs="Century"/>
                <w:spacing w:val="-11"/>
              </w:rPr>
              <w:t xml:space="preserve"> </w:t>
            </w:r>
            <w:r w:rsidRPr="006A0D01">
              <w:rPr>
                <w:rFonts w:ascii="ＭＳ 明朝" w:hAnsi="ＭＳ 明朝" w:hint="eastAsia"/>
                <w:spacing w:val="-11"/>
              </w:rPr>
              <w:t xml:space="preserve"> </w:t>
            </w:r>
            <w:r w:rsidRPr="00ED5F01">
              <w:rPr>
                <w:rFonts w:ascii="ＭＳ 明朝" w:hAnsi="ＭＳ 明朝" w:hint="eastAsia"/>
                <w:spacing w:val="4460"/>
                <w:fitText w:val="4560" w:id="-1168452602"/>
              </w:rPr>
              <w:t xml:space="preserve"> </w:t>
            </w:r>
          </w:p>
          <w:p w14:paraId="5C67EF2F" w14:textId="77777777" w:rsidR="00B82F9F" w:rsidRPr="006A0D01" w:rsidRDefault="00B82F9F">
            <w:pPr>
              <w:pStyle w:val="a3"/>
              <w:rPr>
                <w:spacing w:val="0"/>
              </w:rPr>
            </w:pPr>
          </w:p>
        </w:tc>
      </w:tr>
    </w:tbl>
    <w:p w14:paraId="0348EFE7" w14:textId="77777777" w:rsidR="00893119" w:rsidRPr="006A0D01" w:rsidRDefault="00893119" w:rsidP="005A3C79">
      <w:pPr>
        <w:pStyle w:val="a3"/>
        <w:spacing w:line="125" w:lineRule="exact"/>
        <w:rPr>
          <w:spacing w:val="0"/>
        </w:rPr>
      </w:pPr>
    </w:p>
    <w:sectPr w:rsidR="00893119" w:rsidRPr="006A0D01" w:rsidSect="00893119">
      <w:pgSz w:w="11906" w:h="16838"/>
      <w:pgMar w:top="850" w:right="850" w:bottom="85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B55CB" w14:textId="77777777" w:rsidR="00EB4CF2" w:rsidRDefault="00EB4CF2" w:rsidP="003C1B57">
      <w:r>
        <w:separator/>
      </w:r>
    </w:p>
  </w:endnote>
  <w:endnote w:type="continuationSeparator" w:id="0">
    <w:p w14:paraId="342510E9" w14:textId="77777777" w:rsidR="00EB4CF2" w:rsidRDefault="00EB4CF2" w:rsidP="003C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3785" w14:textId="77777777" w:rsidR="00EB4CF2" w:rsidRDefault="00EB4CF2" w:rsidP="003C1B57">
      <w:r>
        <w:separator/>
      </w:r>
    </w:p>
  </w:footnote>
  <w:footnote w:type="continuationSeparator" w:id="0">
    <w:p w14:paraId="221F87FF" w14:textId="77777777" w:rsidR="00EB4CF2" w:rsidRDefault="00EB4CF2" w:rsidP="003C1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19"/>
    <w:rsid w:val="00056CC6"/>
    <w:rsid w:val="000C120A"/>
    <w:rsid w:val="001B105F"/>
    <w:rsid w:val="001D530E"/>
    <w:rsid w:val="00202893"/>
    <w:rsid w:val="00277D72"/>
    <w:rsid w:val="00285EA4"/>
    <w:rsid w:val="002957F7"/>
    <w:rsid w:val="002B792A"/>
    <w:rsid w:val="002D15E1"/>
    <w:rsid w:val="002F67C0"/>
    <w:rsid w:val="003062F7"/>
    <w:rsid w:val="003A63D4"/>
    <w:rsid w:val="003C1B57"/>
    <w:rsid w:val="004321E8"/>
    <w:rsid w:val="0043354D"/>
    <w:rsid w:val="00467074"/>
    <w:rsid w:val="004E3E40"/>
    <w:rsid w:val="00513762"/>
    <w:rsid w:val="0051534C"/>
    <w:rsid w:val="00555554"/>
    <w:rsid w:val="0056280B"/>
    <w:rsid w:val="00570D0C"/>
    <w:rsid w:val="005A0FB6"/>
    <w:rsid w:val="005A3C79"/>
    <w:rsid w:val="0067112E"/>
    <w:rsid w:val="00676AF0"/>
    <w:rsid w:val="006A0D01"/>
    <w:rsid w:val="006D03A6"/>
    <w:rsid w:val="006F387E"/>
    <w:rsid w:val="00707D20"/>
    <w:rsid w:val="007500FD"/>
    <w:rsid w:val="007709CA"/>
    <w:rsid w:val="007A2959"/>
    <w:rsid w:val="00852112"/>
    <w:rsid w:val="00861594"/>
    <w:rsid w:val="00893119"/>
    <w:rsid w:val="008C46F4"/>
    <w:rsid w:val="008F439E"/>
    <w:rsid w:val="00905760"/>
    <w:rsid w:val="009369D6"/>
    <w:rsid w:val="009514F7"/>
    <w:rsid w:val="00A13191"/>
    <w:rsid w:val="00A67F22"/>
    <w:rsid w:val="00AC17C7"/>
    <w:rsid w:val="00B03977"/>
    <w:rsid w:val="00B33922"/>
    <w:rsid w:val="00B72FA3"/>
    <w:rsid w:val="00B74832"/>
    <w:rsid w:val="00B82F9F"/>
    <w:rsid w:val="00BF3221"/>
    <w:rsid w:val="00C3043E"/>
    <w:rsid w:val="00C72EF7"/>
    <w:rsid w:val="00CC5826"/>
    <w:rsid w:val="00CE24F6"/>
    <w:rsid w:val="00D1748E"/>
    <w:rsid w:val="00D23554"/>
    <w:rsid w:val="00DE3DDB"/>
    <w:rsid w:val="00E04263"/>
    <w:rsid w:val="00E24EBF"/>
    <w:rsid w:val="00E77FAC"/>
    <w:rsid w:val="00EB4CF2"/>
    <w:rsid w:val="00EC1A53"/>
    <w:rsid w:val="00ED5F01"/>
    <w:rsid w:val="00EF7A1F"/>
    <w:rsid w:val="00F164D2"/>
    <w:rsid w:val="00F212CB"/>
    <w:rsid w:val="00F612F3"/>
    <w:rsid w:val="00FD0D1C"/>
    <w:rsid w:val="00FD1B2A"/>
    <w:rsid w:val="00FD2EA0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28C9D38"/>
  <w15:chartTrackingRefBased/>
  <w15:docId w15:val="{2FA63B41-B90B-4DBC-BDE2-6BE1C03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25" w:lineRule="exact"/>
      <w:jc w:val="both"/>
    </w:pPr>
    <w:rPr>
      <w:rFonts w:cs="ＭＳ 明朝"/>
      <w:spacing w:val="-3"/>
    </w:rPr>
  </w:style>
  <w:style w:type="paragraph" w:styleId="a4">
    <w:name w:val="header"/>
    <w:basedOn w:val="a"/>
    <w:link w:val="a5"/>
    <w:rsid w:val="003C1B5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C1B57"/>
    <w:rPr>
      <w:kern w:val="2"/>
      <w:sz w:val="21"/>
      <w:szCs w:val="24"/>
    </w:rPr>
  </w:style>
  <w:style w:type="paragraph" w:styleId="a6">
    <w:name w:val="footer"/>
    <w:basedOn w:val="a"/>
    <w:link w:val="a7"/>
    <w:rsid w:val="003C1B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C1B5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70008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196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空白の履歴書</vt:lpstr>
      <vt:lpstr>空白の履歴書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空白の履歴書</dc:title>
  <dc:subject/>
  <dc:creator>gendai</dc:creator>
  <cp:keywords/>
  <cp:lastModifiedBy>y.goto</cp:lastModifiedBy>
  <cp:revision>3</cp:revision>
  <cp:lastPrinted>2022-03-17T07:36:00Z</cp:lastPrinted>
  <dcterms:created xsi:type="dcterms:W3CDTF">2023-01-05T08:57:00Z</dcterms:created>
  <dcterms:modified xsi:type="dcterms:W3CDTF">2023-01-05T08:59:00Z</dcterms:modified>
</cp:coreProperties>
</file>